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0AB4" w14:textId="224065EE" w:rsidR="00DC5F5F" w:rsidRPr="00DF3470" w:rsidRDefault="00997F14" w:rsidP="00DC5F5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C5F5F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3E0F0A">
        <w:rPr>
          <w:rFonts w:ascii="Corbel" w:hAnsi="Corbel"/>
          <w:bCs/>
          <w:i/>
          <w:lang w:eastAsia="ar-SA"/>
        </w:rPr>
        <w:t>61</w:t>
      </w:r>
      <w:r w:rsidR="00DC5F5F" w:rsidRPr="00DF3470">
        <w:rPr>
          <w:rFonts w:ascii="Corbel" w:hAnsi="Corbel"/>
          <w:bCs/>
          <w:i/>
          <w:lang w:eastAsia="ar-SA"/>
        </w:rPr>
        <w:t>/202</w:t>
      </w:r>
      <w:r w:rsidR="003E0F0A">
        <w:rPr>
          <w:rFonts w:ascii="Corbel" w:hAnsi="Corbel"/>
          <w:bCs/>
          <w:i/>
          <w:lang w:eastAsia="ar-SA"/>
        </w:rPr>
        <w:t>5</w:t>
      </w:r>
    </w:p>
    <w:p w14:paraId="768B7946" w14:textId="77777777" w:rsidR="00DC5F5F" w:rsidRPr="00DF3470" w:rsidRDefault="00DC5F5F" w:rsidP="00DC5F5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FB8631F" w14:textId="7D857B18" w:rsidR="00DC5F5F" w:rsidRDefault="00DC5F5F" w:rsidP="00DC5F5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3E0F0A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3E0F0A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FBF7D4B" w14:textId="77777777" w:rsidR="00DC5F5F" w:rsidRPr="00E91775" w:rsidRDefault="00DC5F5F" w:rsidP="00DC5F5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53AED92" w14:textId="4A2913EB" w:rsidR="00DC5F5F" w:rsidRDefault="00DC5F5F" w:rsidP="00DC5F5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3E0F0A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3E0F0A">
        <w:rPr>
          <w:rFonts w:ascii="Corbel" w:hAnsi="Corbel"/>
          <w:sz w:val="20"/>
          <w:szCs w:val="20"/>
          <w:lang w:eastAsia="ar-SA"/>
        </w:rPr>
        <w:t>8</w:t>
      </w:r>
    </w:p>
    <w:p w14:paraId="5B62FE3E" w14:textId="77777777" w:rsidR="003E0F0A" w:rsidRPr="00DF3470" w:rsidRDefault="003E0F0A" w:rsidP="00DC5F5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60D8A07D" w:rsidR="00412E1D" w:rsidRPr="003E0F0A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3E0F0A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3E0F0A" w:rsidRPr="003E0F0A">
              <w:rPr>
                <w:rFonts w:ascii="Corbel" w:hAnsi="Corbel"/>
                <w:bCs/>
                <w:sz w:val="24"/>
                <w:szCs w:val="24"/>
              </w:rPr>
              <w:t xml:space="preserve"> zawodowa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3B7DA9DB" w:rsidR="00412E1D" w:rsidRPr="009C54AE" w:rsidRDefault="00412E1D" w:rsidP="00D03BB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024E6D44" w:rsidR="00412E1D" w:rsidRPr="009C54AE" w:rsidRDefault="005E27FF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B2929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16171E4D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2A358BC2" w:rsidR="00412E1D" w:rsidRPr="009C54AE" w:rsidRDefault="006C7725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Default="00412E1D" w:rsidP="003E0F0A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44C3F0B" w14:textId="77777777" w:rsidR="003E0F0A" w:rsidRPr="009C54AE" w:rsidRDefault="003E0F0A" w:rsidP="003E0F0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1CED0C" w14:textId="3C1B5B91" w:rsidR="00412E1D" w:rsidRPr="009C54AE" w:rsidRDefault="00412E1D" w:rsidP="003E0F0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1.1.</w:t>
      </w:r>
      <w:r w:rsidR="003E0F0A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2BEBADB" w14:textId="77777777" w:rsidR="00412E1D" w:rsidRPr="009C54AE" w:rsidRDefault="00412E1D" w:rsidP="003E0F0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03BB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3E0F0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322D0219" w:rsidR="00412E1D" w:rsidRPr="009C54AE" w:rsidRDefault="00A33FA3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8C00B3" w14:textId="77777777" w:rsidR="00412E1D" w:rsidRPr="009C54AE" w:rsidRDefault="00412E1D" w:rsidP="003E0F0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62490580" w:rsidR="00412E1D" w:rsidRDefault="00412E1D" w:rsidP="003E0F0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0A428A15" w14:textId="77777777" w:rsidR="003E0F0A" w:rsidRPr="009C54AE" w:rsidRDefault="003E0F0A" w:rsidP="003E0F0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1247D6" w14:textId="77777777" w:rsidR="00412E1D" w:rsidRPr="009C54AE" w:rsidRDefault="00412E1D" w:rsidP="003E0F0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3E0F0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3E0F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6C401D8D" w:rsidR="00412E1D" w:rsidRPr="009C54AE" w:rsidRDefault="00412E1D" w:rsidP="003E0F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3E0F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3E0F0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0BFB9FAE" w14:textId="6B1F7618" w:rsidR="00412E1D" w:rsidRDefault="00412E1D" w:rsidP="003E0F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39099EBA" w:rsidR="00412E1D" w:rsidRDefault="00412E1D" w:rsidP="003E0F0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3E0F0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31C93F1" w14:textId="77777777" w:rsidR="00D03BBB" w:rsidRPr="009C54AE" w:rsidRDefault="00D03BBB" w:rsidP="003E0F0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5"/>
      </w:tblGrid>
      <w:tr w:rsidR="00412E1D" w:rsidRPr="009C54AE" w14:paraId="5AA8E3C1" w14:textId="77777777" w:rsidTr="003E0F0A">
        <w:tc>
          <w:tcPr>
            <w:tcW w:w="9395" w:type="dxa"/>
          </w:tcPr>
          <w:p w14:paraId="0055123A" w14:textId="75E910D9" w:rsidR="00412E1D" w:rsidRPr="009C54AE" w:rsidRDefault="00565F71" w:rsidP="003E0F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 roku studiów</w:t>
            </w:r>
          </w:p>
        </w:tc>
      </w:tr>
    </w:tbl>
    <w:p w14:paraId="1C365528" w14:textId="77777777" w:rsidR="00412E1D" w:rsidRDefault="00412E1D" w:rsidP="003E0F0A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54228A2E" w:rsidR="00412E1D" w:rsidRPr="00C05F44" w:rsidRDefault="00D03BBB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D03BBB">
        <w:tc>
          <w:tcPr>
            <w:tcW w:w="843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</w:tbl>
    <w:p w14:paraId="3A12956E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FB724D" w14:textId="77777777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5C707F59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BD1492B" w:rsidR="00412E1D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051FEFA4" w14:textId="77777777" w:rsidR="003E0F0A" w:rsidRPr="009C54AE" w:rsidRDefault="003E0F0A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90CA9B" w14:textId="77777777" w:rsidR="00006456" w:rsidRPr="009C54AE" w:rsidRDefault="00006456" w:rsidP="00006456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06456" w:rsidRPr="009C54AE" w14:paraId="56AF32C0" w14:textId="77777777" w:rsidTr="004A7F28">
        <w:tc>
          <w:tcPr>
            <w:tcW w:w="9520" w:type="dxa"/>
          </w:tcPr>
          <w:p w14:paraId="79B95999" w14:textId="77777777" w:rsidR="00006456" w:rsidRPr="009C54AE" w:rsidRDefault="00006456" w:rsidP="004A7F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6456" w:rsidRPr="009C54AE" w14:paraId="5BDBBCF5" w14:textId="77777777" w:rsidTr="004A7F28">
        <w:tc>
          <w:tcPr>
            <w:tcW w:w="9520" w:type="dxa"/>
          </w:tcPr>
          <w:p w14:paraId="1A3AC672" w14:textId="77777777" w:rsidR="00006456" w:rsidRPr="009C54AE" w:rsidRDefault="00006456" w:rsidP="004A7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3E0F0A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3E0F0A">
        <w:tc>
          <w:tcPr>
            <w:tcW w:w="9520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3E0F0A">
        <w:tc>
          <w:tcPr>
            <w:tcW w:w="9520" w:type="dxa"/>
          </w:tcPr>
          <w:p w14:paraId="528E45AE" w14:textId="3655A438" w:rsidR="00565F71" w:rsidRPr="009C54AE" w:rsidRDefault="003E0F0A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DDE62" w14:textId="77777777" w:rsidR="00006456" w:rsidRDefault="00006456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0F5D803" w14:textId="03D12D92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5956"/>
        <w:gridCol w:w="2117"/>
      </w:tblGrid>
      <w:tr w:rsidR="00565F71" w:rsidRPr="009C54AE" w14:paraId="381AD3FB" w14:textId="77777777" w:rsidTr="00006456">
        <w:tc>
          <w:tcPr>
            <w:tcW w:w="1447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6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006456">
        <w:tc>
          <w:tcPr>
            <w:tcW w:w="1447" w:type="dxa"/>
          </w:tcPr>
          <w:p w14:paraId="784307C4" w14:textId="427F3540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56" w:type="dxa"/>
          </w:tcPr>
          <w:p w14:paraId="3E8DE443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47AB421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19EC22B8" w14:textId="77777777" w:rsidTr="00006456">
        <w:tc>
          <w:tcPr>
            <w:tcW w:w="1447" w:type="dxa"/>
          </w:tcPr>
          <w:p w14:paraId="61A0C8E5" w14:textId="53F17E00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6" w:type="dxa"/>
          </w:tcPr>
          <w:p w14:paraId="7047D98C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0F71C054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5C2348D5" w14:textId="77777777" w:rsidTr="00006456">
        <w:tc>
          <w:tcPr>
            <w:tcW w:w="1447" w:type="dxa"/>
          </w:tcPr>
          <w:p w14:paraId="12FCBC45" w14:textId="0C004929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6" w:type="dxa"/>
          </w:tcPr>
          <w:p w14:paraId="04CF6B3A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2451407A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6F99674" w14:textId="77777777" w:rsidTr="00006456">
        <w:tc>
          <w:tcPr>
            <w:tcW w:w="1447" w:type="dxa"/>
          </w:tcPr>
          <w:p w14:paraId="50ADFC47" w14:textId="560AD838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56" w:type="dxa"/>
          </w:tcPr>
          <w:p w14:paraId="3DB41506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409749DE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CFCA202" w14:textId="77777777" w:rsidTr="00006456">
        <w:tc>
          <w:tcPr>
            <w:tcW w:w="1447" w:type="dxa"/>
          </w:tcPr>
          <w:p w14:paraId="300D9A96" w14:textId="501ADBD6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6" w:type="dxa"/>
          </w:tcPr>
          <w:p w14:paraId="5EEF91C2" w14:textId="7D26F115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27B7B08C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7888109" w14:textId="77777777" w:rsidTr="00006456">
        <w:tc>
          <w:tcPr>
            <w:tcW w:w="1447" w:type="dxa"/>
          </w:tcPr>
          <w:p w14:paraId="12DFF495" w14:textId="43DEEF02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56" w:type="dxa"/>
          </w:tcPr>
          <w:p w14:paraId="5D4CDD37" w14:textId="59FBBE85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68CF65FD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14BABE5" w14:textId="77777777" w:rsidTr="00006456">
        <w:tc>
          <w:tcPr>
            <w:tcW w:w="1447" w:type="dxa"/>
          </w:tcPr>
          <w:p w14:paraId="4ACB2636" w14:textId="1238564D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56" w:type="dxa"/>
          </w:tcPr>
          <w:p w14:paraId="6E85CDD7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Opracowywanie  projektów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30C9711" w14:textId="77777777" w:rsidTr="00006456">
        <w:tc>
          <w:tcPr>
            <w:tcW w:w="1447" w:type="dxa"/>
          </w:tcPr>
          <w:p w14:paraId="3F0E478F" w14:textId="1DF2A296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56" w:type="dxa"/>
          </w:tcPr>
          <w:p w14:paraId="21DC0AD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1198EEC4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DEF6D9A" w14:textId="77777777" w:rsidTr="00006456">
        <w:tc>
          <w:tcPr>
            <w:tcW w:w="1447" w:type="dxa"/>
          </w:tcPr>
          <w:p w14:paraId="050C340E" w14:textId="35A82567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56" w:type="dxa"/>
          </w:tcPr>
          <w:p w14:paraId="4035BE80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D9FDED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869E309" w14:textId="77777777" w:rsidTr="00006456">
        <w:tc>
          <w:tcPr>
            <w:tcW w:w="1447" w:type="dxa"/>
          </w:tcPr>
          <w:p w14:paraId="354C7421" w14:textId="025C0626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56" w:type="dxa"/>
          </w:tcPr>
          <w:p w14:paraId="510FDEE5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E6C6EA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69CE4D3" w14:textId="77777777" w:rsidTr="00006456">
        <w:tc>
          <w:tcPr>
            <w:tcW w:w="1447" w:type="dxa"/>
          </w:tcPr>
          <w:p w14:paraId="1137BCEB" w14:textId="6F704E78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56" w:type="dxa"/>
          </w:tcPr>
          <w:p w14:paraId="2257458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09135B2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0705543D" w:rsidR="00412E1D" w:rsidRPr="009C54AE" w:rsidRDefault="00565F7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EF3848" w14:textId="77777777" w:rsidR="00006456" w:rsidRDefault="00006456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70498369" w14:textId="1D31C214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412E1D" w:rsidRPr="009C54AE" w14:paraId="349E25AD" w14:textId="77777777" w:rsidTr="00006456">
        <w:tc>
          <w:tcPr>
            <w:tcW w:w="513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006456">
        <w:tc>
          <w:tcPr>
            <w:tcW w:w="513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66200C7A" w14:textId="6BC4A737" w:rsidR="00412E1D" w:rsidRPr="009C54AE" w:rsidRDefault="00006456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412E1D" w:rsidRPr="009C54AE" w14:paraId="553AA27A" w14:textId="77777777" w:rsidTr="00006456">
        <w:tc>
          <w:tcPr>
            <w:tcW w:w="513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006456">
        <w:tc>
          <w:tcPr>
            <w:tcW w:w="513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006456">
        <w:tc>
          <w:tcPr>
            <w:tcW w:w="513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006456">
        <w:tc>
          <w:tcPr>
            <w:tcW w:w="513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006456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412E1D" w:rsidRPr="009C54AE" w14:paraId="34C343A5" w14:textId="77777777" w:rsidTr="00006456">
        <w:trPr>
          <w:trHeight w:val="397"/>
        </w:trPr>
        <w:tc>
          <w:tcPr>
            <w:tcW w:w="3715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006456">
        <w:trPr>
          <w:trHeight w:val="397"/>
        </w:trPr>
        <w:tc>
          <w:tcPr>
            <w:tcW w:w="3715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18B5D3" w14:textId="69887346" w:rsidR="00412E1D" w:rsidRPr="001B59B6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7F3B15" w14:textId="77777777" w:rsidR="00565F71" w:rsidRPr="001B59B6" w:rsidRDefault="00565F71" w:rsidP="00565F7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32B79104" w14:textId="77777777" w:rsidR="00412E1D" w:rsidRPr="009C54AE" w:rsidRDefault="00412E1D" w:rsidP="00565F71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45F31" w14:textId="77777777" w:rsidR="00311546" w:rsidRDefault="00311546" w:rsidP="00C16ABF">
      <w:pPr>
        <w:spacing w:after="0" w:line="240" w:lineRule="auto"/>
      </w:pPr>
      <w:r>
        <w:separator/>
      </w:r>
    </w:p>
  </w:endnote>
  <w:endnote w:type="continuationSeparator" w:id="0">
    <w:p w14:paraId="6803774A" w14:textId="77777777" w:rsidR="00311546" w:rsidRDefault="003115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5C0B3" w14:textId="77777777" w:rsidR="00311546" w:rsidRDefault="00311546" w:rsidP="00C16ABF">
      <w:pPr>
        <w:spacing w:after="0" w:line="240" w:lineRule="auto"/>
      </w:pPr>
      <w:r>
        <w:separator/>
      </w:r>
    </w:p>
  </w:footnote>
  <w:footnote w:type="continuationSeparator" w:id="0">
    <w:p w14:paraId="41C84F37" w14:textId="77777777" w:rsidR="00311546" w:rsidRDefault="00311546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974901">
    <w:abstractNumId w:val="0"/>
  </w:num>
  <w:num w:numId="2" w16cid:durableId="1486706045">
    <w:abstractNumId w:val="2"/>
  </w:num>
  <w:num w:numId="3" w16cid:durableId="16242699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456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621E"/>
    <w:rsid w:val="002144C0"/>
    <w:rsid w:val="0022477D"/>
    <w:rsid w:val="002250A0"/>
    <w:rsid w:val="002278A9"/>
    <w:rsid w:val="002336F9"/>
    <w:rsid w:val="0023429D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546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0F0A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742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5F71"/>
    <w:rsid w:val="0056696D"/>
    <w:rsid w:val="005923A2"/>
    <w:rsid w:val="0059484D"/>
    <w:rsid w:val="005A0855"/>
    <w:rsid w:val="005A3196"/>
    <w:rsid w:val="005C080F"/>
    <w:rsid w:val="005C55E5"/>
    <w:rsid w:val="005C696A"/>
    <w:rsid w:val="005E27F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3BD"/>
    <w:rsid w:val="00654934"/>
    <w:rsid w:val="00656182"/>
    <w:rsid w:val="006620D9"/>
    <w:rsid w:val="00671958"/>
    <w:rsid w:val="00675843"/>
    <w:rsid w:val="00696477"/>
    <w:rsid w:val="006C7725"/>
    <w:rsid w:val="006D050F"/>
    <w:rsid w:val="006D6139"/>
    <w:rsid w:val="006E06D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05A"/>
    <w:rsid w:val="007A4022"/>
    <w:rsid w:val="007A6E6E"/>
    <w:rsid w:val="007C3299"/>
    <w:rsid w:val="007C3BCC"/>
    <w:rsid w:val="007C4546"/>
    <w:rsid w:val="007C478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FCD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92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BBB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5F5F"/>
    <w:rsid w:val="00DA2114"/>
    <w:rsid w:val="00DC5F5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19A25-B61F-4BB8-973D-64D29BF0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6</cp:revision>
  <cp:lastPrinted>2025-12-11T09:21:00Z</cp:lastPrinted>
  <dcterms:created xsi:type="dcterms:W3CDTF">2025-12-09T11:20:00Z</dcterms:created>
  <dcterms:modified xsi:type="dcterms:W3CDTF">2025-12-11T09:21:00Z</dcterms:modified>
</cp:coreProperties>
</file>